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8C12D2">
      <w:bookmarkStart w:id="0" w:name="_GoBack"/>
      <w:r w:rsidRPr="000030D2">
        <w:rPr>
          <w:noProof/>
          <w:lang w:val="es-419" w:eastAsia="es-419"/>
        </w:rPr>
        <w:drawing>
          <wp:anchor distT="0" distB="0" distL="114300" distR="114300" simplePos="0" relativeHeight="251661824" behindDoc="0" locked="0" layoutInCell="1" allowOverlap="1" wp14:anchorId="7718EA1A" wp14:editId="11D9E0D5">
            <wp:simplePos x="0" y="0"/>
            <wp:positionH relativeFrom="margin">
              <wp:posOffset>2474963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>
        <w:rPr>
          <w:noProof/>
          <w:lang w:val="es-419" w:eastAsia="es-419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C9E7059" wp14:editId="65490256">
                <wp:simplePos x="0" y="0"/>
                <wp:positionH relativeFrom="column">
                  <wp:posOffset>-529389</wp:posOffset>
                </wp:positionH>
                <wp:positionV relativeFrom="paragraph">
                  <wp:posOffset>-336884</wp:posOffset>
                </wp:positionV>
                <wp:extent cx="1530416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416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419" w:eastAsia="es-419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:rsidR="00BC61BD" w:rsidRPr="00BC61BD" w:rsidRDefault="008C12D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8C12D2">
                                  <w:rPr>
                                    <w:noProof/>
                                    <w:lang w:val="es-419" w:eastAsia="es-419"/>
                                  </w:rPr>
                                  <w:drawing>
                                    <wp:inline distT="0" distB="0" distL="0" distR="0" wp14:anchorId="7E106F59" wp14:editId="578C9DEB">
                                      <wp:extent cx="1216660" cy="706065"/>
                                      <wp:effectExtent l="0" t="0" r="2540" b="0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"/>
                                              <pic:cNvPicPr/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237074" cy="71791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9E705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1.7pt;margin-top:-26.55pt;width:120.5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uz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" filled="f" stroked="f">
                <v:textbox>
                  <w:txbxContent>
                    <w:sdt>
                      <w:sdtPr>
                        <w:rPr>
                          <w:noProof/>
                          <w:lang w:val="es-419" w:eastAsia="es-419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:rsidR="00BC61BD" w:rsidRPr="00BC61BD" w:rsidRDefault="008C12D2">
                          <w:pPr>
                            <w:rPr>
                              <w:lang w:val="en-US"/>
                            </w:rPr>
                          </w:pPr>
                          <w:r w:rsidRPr="008C12D2">
                            <w:rPr>
                              <w:noProof/>
                              <w:lang w:val="es-419" w:eastAsia="es-419"/>
                            </w:rPr>
                            <w:drawing>
                              <wp:inline distT="0" distB="0" distL="0" distR="0" wp14:anchorId="7E106F59" wp14:editId="578C9DEB">
                                <wp:extent cx="1216660" cy="706065"/>
                                <wp:effectExtent l="0" t="0" r="2540" b="0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"/>
                                        <pic:cNvPicPr/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237074" cy="71791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419" w:eastAsia="es-419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CEB8EC2" wp14:editId="33D0896F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EB8EC2" id="Text Box 20" o:spid="_x0000_s1027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z5rrQIAAKo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419" w:eastAsia="es-419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709DD60" wp14:editId="407E84BE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8C12D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7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" filled="f" stroked="f">
                <v:textbox>
                  <w:txbxContent>
                    <w:p w:rsidR="0026335F" w:rsidRPr="0026335F" w:rsidRDefault="006E391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419" w:eastAsia="es-419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50B730D5" wp14:editId="1ED943FB">
                <wp:simplePos x="0" y="0"/>
                <wp:positionH relativeFrom="column">
                  <wp:posOffset>4712335</wp:posOffset>
                </wp:positionH>
                <wp:positionV relativeFrom="paragraph">
                  <wp:posOffset>-597535</wp:posOffset>
                </wp:positionV>
                <wp:extent cx="1615440" cy="701040"/>
                <wp:effectExtent l="8255" t="6350" r="5080" b="698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466B0" w:rsidRPr="00535962" w:rsidRDefault="001466B0" w:rsidP="001466B0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B730D5" id="Group 21" o:spid="_x0000_s1029" style="position:absolute;margin-left:371.05pt;margin-top:-47.05pt;width:127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">
                <v:rect id="Rectangle 22" o:spid="_x0000_s1030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1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2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466B0" w:rsidRPr="00535962" w:rsidRDefault="001466B0" w:rsidP="001466B0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3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535962" w:rsidRPr="00535962" w:rsidRDefault="000030D2" w:rsidP="00535962">
      <w:r>
        <w:rPr>
          <w:noProof/>
          <w:sz w:val="24"/>
          <w:szCs w:val="24"/>
          <w:lang w:val="es-419" w:eastAsia="es-419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8C12D2">
                              <w:fldChar w:fldCharType="begin"/>
                            </w:r>
                            <w:r w:rsidR="008C12D2">
                              <w:instrText xml:space="preserve"> NUMPAGES   \* MERGEFORMAT </w:instrText>
                            </w:r>
                            <w:r w:rsidR="008C12D2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C12D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2J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419" w:eastAsia="es-419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8C12D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DEL MERCADO DE VALORES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" stroked="f">
                <v:textbox>
                  <w:txbxContent>
                    <w:p w:rsidR="002E1412" w:rsidRPr="002E1412" w:rsidRDefault="008C12D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DEL MERCADO DE VALORES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419" w:eastAsia="es-419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419" w:eastAsia="es-419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8C12D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:rsidR="002E1412" w:rsidRPr="002E1412" w:rsidRDefault="006E391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D7710E">
    <w:pPr>
      <w:pStyle w:val="Piedepgina"/>
    </w:pPr>
    <w:r>
      <w:rPr>
        <w:rFonts w:ascii="Arial Narrow" w:hAnsi="Arial Narrow"/>
        <w:noProof/>
        <w:sz w:val="12"/>
        <w:lang w:val="es-419" w:eastAsia="es-419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419" w:eastAsia="es-419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419" w:eastAsia="es-419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E3910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12D2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100400C2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B19F5-F308-45D2-9B5A-E6AF3C78D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Laura Nuñez Herrera</cp:lastModifiedBy>
  <cp:revision>3</cp:revision>
  <cp:lastPrinted>2011-03-04T18:48:00Z</cp:lastPrinted>
  <dcterms:created xsi:type="dcterms:W3CDTF">2023-06-07T17:56:00Z</dcterms:created>
  <dcterms:modified xsi:type="dcterms:W3CDTF">2023-10-23T14:14:00Z</dcterms:modified>
</cp:coreProperties>
</file>